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2C5" w:rsidRPr="000E2B54" w:rsidRDefault="009522C5" w:rsidP="000E2B54">
      <w:pPr>
        <w:jc w:val="center"/>
        <w:rPr>
          <w:rFonts w:ascii="Times New Roman" w:hAnsi="Times New Roman"/>
          <w:b/>
          <w:sz w:val="28"/>
        </w:rPr>
      </w:pPr>
      <w:r w:rsidRPr="000E2B54">
        <w:rPr>
          <w:rFonts w:ascii="Times New Roman" w:hAnsi="Times New Roman"/>
          <w:b/>
          <w:sz w:val="28"/>
        </w:rPr>
        <w:t>Сведения о доходах, об имуществе и обязательствах имущественного</w:t>
      </w:r>
    </w:p>
    <w:p w:rsidR="009522C5" w:rsidRPr="000E2B54" w:rsidRDefault="009522C5" w:rsidP="000E2B54">
      <w:pPr>
        <w:jc w:val="center"/>
        <w:rPr>
          <w:rFonts w:ascii="Times New Roman" w:hAnsi="Times New Roman"/>
          <w:b/>
          <w:sz w:val="28"/>
        </w:rPr>
      </w:pPr>
      <w:r w:rsidRPr="000E2B54">
        <w:rPr>
          <w:rFonts w:ascii="Times New Roman" w:hAnsi="Times New Roman"/>
          <w:b/>
          <w:sz w:val="28"/>
        </w:rPr>
        <w:t>характера за отчетный период с 1 января 2010г. по 31 декабря 20107.</w:t>
      </w:r>
    </w:p>
    <w:p w:rsidR="009522C5" w:rsidRPr="000E2B54" w:rsidRDefault="009522C5" w:rsidP="000E2B54">
      <w:pPr>
        <w:jc w:val="center"/>
        <w:rPr>
          <w:rFonts w:ascii="Times New Roman" w:hAnsi="Times New Roman"/>
          <w:b/>
          <w:sz w:val="28"/>
        </w:rPr>
      </w:pPr>
      <w:r w:rsidRPr="000E2B54">
        <w:rPr>
          <w:rFonts w:ascii="Times New Roman" w:hAnsi="Times New Roman"/>
          <w:b/>
          <w:sz w:val="28"/>
        </w:rPr>
        <w:t>Теренкульское сельское поселение</w:t>
      </w:r>
    </w:p>
    <w:p w:rsidR="009522C5" w:rsidRDefault="009522C5" w:rsidP="00FB426C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81"/>
        <w:gridCol w:w="2034"/>
        <w:gridCol w:w="2125"/>
        <w:gridCol w:w="2148"/>
        <w:gridCol w:w="992"/>
        <w:gridCol w:w="1276"/>
        <w:gridCol w:w="1701"/>
        <w:gridCol w:w="851"/>
        <w:gridCol w:w="850"/>
        <w:gridCol w:w="928"/>
      </w:tblGrid>
      <w:tr w:rsidR="009522C5" w:rsidRPr="00E51DCA" w:rsidTr="00E51DCA">
        <w:trPr>
          <w:trHeight w:val="915"/>
        </w:trPr>
        <w:tc>
          <w:tcPr>
            <w:tcW w:w="1881" w:type="dxa"/>
            <w:vMerge w:val="restart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Фамилия,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 xml:space="preserve"> Имя,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2034" w:type="dxa"/>
            <w:vMerge w:val="restart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51DCA">
              <w:rPr>
                <w:sz w:val="24"/>
                <w:szCs w:val="24"/>
              </w:rPr>
              <w:t>Должность</w:t>
            </w:r>
          </w:p>
        </w:tc>
        <w:tc>
          <w:tcPr>
            <w:tcW w:w="2125" w:type="dxa"/>
            <w:vMerge w:val="restart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51DCA">
              <w:rPr>
                <w:sz w:val="24"/>
                <w:szCs w:val="24"/>
              </w:rPr>
              <w:t>Декларированный годовой доход за отчетный период</w:t>
            </w:r>
          </w:p>
        </w:tc>
        <w:tc>
          <w:tcPr>
            <w:tcW w:w="6117" w:type="dxa"/>
            <w:gridSpan w:val="4"/>
            <w:tcBorders>
              <w:bottom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51DCA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629" w:type="dxa"/>
            <w:gridSpan w:val="3"/>
            <w:vMerge w:val="restart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51DCA">
              <w:rPr>
                <w:sz w:val="24"/>
                <w:szCs w:val="24"/>
              </w:rPr>
              <w:t>Перечень объектов недвижимого имущества, находящегося в пользовании.</w:t>
            </w:r>
          </w:p>
        </w:tc>
      </w:tr>
      <w:tr w:rsidR="009522C5" w:rsidRPr="00E51DCA" w:rsidTr="00E51DCA">
        <w:trPr>
          <w:trHeight w:val="615"/>
        </w:trPr>
        <w:tc>
          <w:tcPr>
            <w:tcW w:w="1881" w:type="dxa"/>
            <w:vMerge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Вид объектов недвижимости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Площадь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(кв.м.)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Страна расположения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Транспортные средства с указанием вида и марки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gridSpan w:val="3"/>
            <w:vMerge/>
            <w:tcBorders>
              <w:bottom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522C5" w:rsidRPr="00E51DCA" w:rsidTr="00E51DCA">
        <w:trPr>
          <w:trHeight w:val="660"/>
        </w:trPr>
        <w:tc>
          <w:tcPr>
            <w:tcW w:w="1881" w:type="dxa"/>
            <w:vMerge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34" w:type="dxa"/>
            <w:vMerge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48" w:type="dxa"/>
            <w:vMerge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Вид объектов недвижимости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Площадь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(кв.м.)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Страна расположения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522C5" w:rsidRPr="00E51DCA" w:rsidTr="00E51DCA">
        <w:tc>
          <w:tcPr>
            <w:tcW w:w="1881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51DCA">
              <w:rPr>
                <w:b/>
                <w:sz w:val="20"/>
                <w:szCs w:val="20"/>
              </w:rPr>
              <w:t>Ковалева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51DCA">
              <w:rPr>
                <w:b/>
                <w:sz w:val="20"/>
                <w:szCs w:val="20"/>
              </w:rPr>
              <w:t>Наталья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b/>
                <w:sz w:val="20"/>
                <w:szCs w:val="20"/>
              </w:rPr>
              <w:t>Викторовна</w:t>
            </w:r>
          </w:p>
        </w:tc>
        <w:tc>
          <w:tcPr>
            <w:tcW w:w="2034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Специалист по работе с депутатами</w:t>
            </w:r>
          </w:p>
        </w:tc>
        <w:tc>
          <w:tcPr>
            <w:tcW w:w="2125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 xml:space="preserve">2836 - 76 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50,1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</w:tc>
      </w:tr>
      <w:tr w:rsidR="009522C5" w:rsidRPr="00E51DCA" w:rsidTr="00E51DCA">
        <w:tc>
          <w:tcPr>
            <w:tcW w:w="1881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супруг</w:t>
            </w:r>
          </w:p>
        </w:tc>
        <w:tc>
          <w:tcPr>
            <w:tcW w:w="2034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 работает</w:t>
            </w:r>
          </w:p>
        </w:tc>
        <w:tc>
          <w:tcPr>
            <w:tcW w:w="2125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1.земельный участок</w:t>
            </w:r>
          </w:p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</w:p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 xml:space="preserve">2. жилой дом 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4061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 xml:space="preserve">    50,1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 xml:space="preserve">     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Москвич «ОДА»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</w:tr>
      <w:tr w:rsidR="009522C5" w:rsidRPr="00E51DCA" w:rsidTr="00E51DCA">
        <w:tc>
          <w:tcPr>
            <w:tcW w:w="1881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дочь</w:t>
            </w:r>
          </w:p>
        </w:tc>
        <w:tc>
          <w:tcPr>
            <w:tcW w:w="2034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Учащаяся</w:t>
            </w:r>
          </w:p>
        </w:tc>
        <w:tc>
          <w:tcPr>
            <w:tcW w:w="2125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2640-00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50,1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</w:tc>
      </w:tr>
      <w:tr w:rsidR="009522C5" w:rsidRPr="00E51DCA" w:rsidTr="00E51DCA">
        <w:tc>
          <w:tcPr>
            <w:tcW w:w="1881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дочь</w:t>
            </w:r>
          </w:p>
        </w:tc>
        <w:tc>
          <w:tcPr>
            <w:tcW w:w="2034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д/сад</w:t>
            </w:r>
          </w:p>
        </w:tc>
        <w:tc>
          <w:tcPr>
            <w:tcW w:w="2125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2640-00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50,1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</w:tc>
      </w:tr>
      <w:tr w:rsidR="009522C5" w:rsidRPr="00E51DCA" w:rsidTr="00E51DCA">
        <w:tc>
          <w:tcPr>
            <w:tcW w:w="1881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51DCA">
              <w:rPr>
                <w:b/>
                <w:sz w:val="20"/>
                <w:szCs w:val="20"/>
              </w:rPr>
              <w:t xml:space="preserve">Сумина 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51DCA">
              <w:rPr>
                <w:b/>
                <w:sz w:val="20"/>
                <w:szCs w:val="20"/>
              </w:rPr>
              <w:t>Наталья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b/>
                <w:sz w:val="20"/>
                <w:szCs w:val="20"/>
              </w:rPr>
              <w:t>Михайловна</w:t>
            </w:r>
          </w:p>
        </w:tc>
        <w:tc>
          <w:tcPr>
            <w:tcW w:w="2034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Специалист по работе с депутатами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(отпуск по уходу за ребёнком до 3 лет)</w:t>
            </w:r>
          </w:p>
        </w:tc>
        <w:tc>
          <w:tcPr>
            <w:tcW w:w="2125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13900-00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76,0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</w:tc>
      </w:tr>
      <w:tr w:rsidR="009522C5" w:rsidRPr="00E51DCA" w:rsidTr="00E51DCA">
        <w:tc>
          <w:tcPr>
            <w:tcW w:w="1881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супруг</w:t>
            </w:r>
          </w:p>
        </w:tc>
        <w:tc>
          <w:tcPr>
            <w:tcW w:w="2034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Мастер наладчик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ОАО «Уралдонсервис»</w:t>
            </w:r>
          </w:p>
        </w:tc>
        <w:tc>
          <w:tcPr>
            <w:tcW w:w="2125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180000-00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Ваз 2107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76,0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</w:tc>
      </w:tr>
      <w:tr w:rsidR="009522C5" w:rsidRPr="00E51DCA" w:rsidTr="00E51DCA">
        <w:tc>
          <w:tcPr>
            <w:tcW w:w="1881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сын</w:t>
            </w:r>
          </w:p>
        </w:tc>
        <w:tc>
          <w:tcPr>
            <w:tcW w:w="2034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д/сад</w:t>
            </w:r>
          </w:p>
        </w:tc>
        <w:tc>
          <w:tcPr>
            <w:tcW w:w="2125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76,0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</w:tc>
      </w:tr>
      <w:tr w:rsidR="009522C5" w:rsidRPr="00E51DCA" w:rsidTr="00E51DCA">
        <w:tc>
          <w:tcPr>
            <w:tcW w:w="1881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51DCA">
              <w:rPr>
                <w:b/>
                <w:sz w:val="20"/>
                <w:szCs w:val="20"/>
              </w:rPr>
              <w:t>Лебедева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51DCA">
              <w:rPr>
                <w:b/>
                <w:sz w:val="20"/>
                <w:szCs w:val="20"/>
              </w:rPr>
              <w:t>Елена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b/>
                <w:sz w:val="20"/>
                <w:szCs w:val="20"/>
              </w:rPr>
              <w:t>Николаевна</w:t>
            </w:r>
          </w:p>
        </w:tc>
        <w:tc>
          <w:tcPr>
            <w:tcW w:w="2034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Глава сельского поселения</w:t>
            </w:r>
          </w:p>
        </w:tc>
        <w:tc>
          <w:tcPr>
            <w:tcW w:w="2125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152745 - 00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1.Земельный участок</w:t>
            </w:r>
          </w:p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</w:p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2.Квартира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1828</w:t>
            </w:r>
          </w:p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79,3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</w:tr>
      <w:tr w:rsidR="009522C5" w:rsidRPr="00E51DCA" w:rsidTr="00E51DCA">
        <w:tc>
          <w:tcPr>
            <w:tcW w:w="1881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супруг</w:t>
            </w:r>
          </w:p>
        </w:tc>
        <w:tc>
          <w:tcPr>
            <w:tcW w:w="2034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Учитель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МОУ СОШ №8</w:t>
            </w:r>
          </w:p>
        </w:tc>
        <w:tc>
          <w:tcPr>
            <w:tcW w:w="2125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582567-78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1.Земельный участок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2.Квартира ½ доля</w:t>
            </w:r>
          </w:p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3. Дача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670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15,4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</w:tr>
      <w:tr w:rsidR="009522C5" w:rsidRPr="00E51DCA" w:rsidTr="00E51DCA">
        <w:tc>
          <w:tcPr>
            <w:tcW w:w="1881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сын</w:t>
            </w:r>
          </w:p>
        </w:tc>
        <w:tc>
          <w:tcPr>
            <w:tcW w:w="2034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д/сад</w:t>
            </w:r>
          </w:p>
        </w:tc>
        <w:tc>
          <w:tcPr>
            <w:tcW w:w="2125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1.Квартира ½ доля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15,4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79,3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</w:tc>
      </w:tr>
      <w:tr w:rsidR="009522C5" w:rsidRPr="00E51DCA" w:rsidTr="00E51DCA">
        <w:tc>
          <w:tcPr>
            <w:tcW w:w="1881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51DCA">
              <w:rPr>
                <w:b/>
                <w:sz w:val="20"/>
                <w:szCs w:val="20"/>
              </w:rPr>
              <w:t>Попкова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51DCA">
              <w:rPr>
                <w:b/>
                <w:sz w:val="20"/>
                <w:szCs w:val="20"/>
              </w:rPr>
              <w:t>Валентина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b/>
                <w:sz w:val="20"/>
                <w:szCs w:val="20"/>
              </w:rPr>
              <w:t>Фёдоровна</w:t>
            </w:r>
          </w:p>
        </w:tc>
        <w:tc>
          <w:tcPr>
            <w:tcW w:w="2034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Специалист администрации сельского поселения</w:t>
            </w:r>
          </w:p>
        </w:tc>
        <w:tc>
          <w:tcPr>
            <w:tcW w:w="2125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107877-18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1.Земельный участок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9522C5" w:rsidRPr="00E51DCA" w:rsidRDefault="009522C5" w:rsidP="00E51DCA">
            <w:pPr>
              <w:spacing w:after="0" w:line="240" w:lineRule="auto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2.Квартира ½ доля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2646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35,9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</w:tr>
      <w:tr w:rsidR="009522C5" w:rsidRPr="00E51DCA" w:rsidTr="00E51DCA">
        <w:tc>
          <w:tcPr>
            <w:tcW w:w="1881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супруг</w:t>
            </w:r>
          </w:p>
        </w:tc>
        <w:tc>
          <w:tcPr>
            <w:tcW w:w="2034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 работающий</w:t>
            </w:r>
          </w:p>
        </w:tc>
        <w:tc>
          <w:tcPr>
            <w:tcW w:w="2125" w:type="dxa"/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1.квартира ½ доля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35,9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9522C5" w:rsidRPr="00E51DCA" w:rsidRDefault="009522C5" w:rsidP="00E51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51DCA">
              <w:rPr>
                <w:sz w:val="20"/>
                <w:szCs w:val="20"/>
              </w:rPr>
              <w:t>Нет</w:t>
            </w:r>
          </w:p>
        </w:tc>
      </w:tr>
    </w:tbl>
    <w:p w:rsidR="009522C5" w:rsidRDefault="009522C5" w:rsidP="00FB426C">
      <w:pPr>
        <w:jc w:val="center"/>
        <w:rPr>
          <w:sz w:val="24"/>
          <w:szCs w:val="24"/>
        </w:rPr>
      </w:pPr>
    </w:p>
    <w:p w:rsidR="009522C5" w:rsidRDefault="009522C5" w:rsidP="00FB426C">
      <w:pPr>
        <w:jc w:val="center"/>
        <w:rPr>
          <w:sz w:val="24"/>
          <w:szCs w:val="24"/>
        </w:rPr>
      </w:pPr>
    </w:p>
    <w:p w:rsidR="009522C5" w:rsidRDefault="009522C5" w:rsidP="00FB426C">
      <w:pPr>
        <w:jc w:val="center"/>
        <w:rPr>
          <w:sz w:val="24"/>
          <w:szCs w:val="24"/>
        </w:rPr>
      </w:pPr>
    </w:p>
    <w:p w:rsidR="009522C5" w:rsidRDefault="009522C5" w:rsidP="001D7001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сельского поселения:                                                                             Е.Н.Лебедева</w:t>
      </w:r>
    </w:p>
    <w:p w:rsidR="009522C5" w:rsidRDefault="009522C5" w:rsidP="001D7001">
      <w:pPr>
        <w:jc w:val="both"/>
        <w:rPr>
          <w:sz w:val="24"/>
          <w:szCs w:val="24"/>
        </w:rPr>
      </w:pPr>
    </w:p>
    <w:p w:rsidR="009522C5" w:rsidRDefault="009522C5" w:rsidP="001D7001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Попкова В.Ф.</w:t>
      </w:r>
    </w:p>
    <w:p w:rsidR="009522C5" w:rsidRPr="00FB426C" w:rsidRDefault="009522C5" w:rsidP="001D7001">
      <w:pPr>
        <w:jc w:val="both"/>
        <w:rPr>
          <w:sz w:val="24"/>
          <w:szCs w:val="24"/>
        </w:rPr>
      </w:pPr>
      <w:r>
        <w:rPr>
          <w:sz w:val="24"/>
          <w:szCs w:val="24"/>
        </w:rPr>
        <w:t>24-2-08</w:t>
      </w:r>
    </w:p>
    <w:sectPr w:rsidR="009522C5" w:rsidRPr="00FB426C" w:rsidSect="000E2B54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ACD6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1F674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E3A0C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1F25F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74EBE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6226E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E451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5C16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0A4D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B0EE0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9B4170"/>
    <w:multiLevelType w:val="hybridMultilevel"/>
    <w:tmpl w:val="1382E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DD1C98"/>
    <w:multiLevelType w:val="hybridMultilevel"/>
    <w:tmpl w:val="2A567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6C"/>
    <w:rsid w:val="000E2B54"/>
    <w:rsid w:val="001D7001"/>
    <w:rsid w:val="002B2613"/>
    <w:rsid w:val="003A4834"/>
    <w:rsid w:val="00404FE7"/>
    <w:rsid w:val="00455140"/>
    <w:rsid w:val="004943A1"/>
    <w:rsid w:val="005003CC"/>
    <w:rsid w:val="0057799D"/>
    <w:rsid w:val="006F4B8B"/>
    <w:rsid w:val="007577F5"/>
    <w:rsid w:val="007809EE"/>
    <w:rsid w:val="00924AE6"/>
    <w:rsid w:val="009522C5"/>
    <w:rsid w:val="00A26C4A"/>
    <w:rsid w:val="00AB043C"/>
    <w:rsid w:val="00E51DCA"/>
    <w:rsid w:val="00FB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B8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426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779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2</Pages>
  <Words>298</Words>
  <Characters>1703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IntellectService</dc:creator>
  <cp:keywords/>
  <dc:description/>
  <cp:lastModifiedBy>Начальник</cp:lastModifiedBy>
  <cp:revision>7</cp:revision>
  <dcterms:created xsi:type="dcterms:W3CDTF">2011-05-12T11:06:00Z</dcterms:created>
  <dcterms:modified xsi:type="dcterms:W3CDTF">2011-05-13T08:42:00Z</dcterms:modified>
</cp:coreProperties>
</file>